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E70" w:rsidRDefault="00146E70">
      <w:bookmarkStart w:id="0" w:name="_GoBack"/>
      <w:bookmarkEnd w:id="0"/>
    </w:p>
    <w:p w:rsidR="00146E70" w:rsidRDefault="00146E7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146E70" w:rsidRPr="00DC42B0" w:rsidTr="00C3513E">
        <w:trPr>
          <w:trHeight w:val="304"/>
        </w:trPr>
        <w:tc>
          <w:tcPr>
            <w:tcW w:w="9062" w:type="dxa"/>
            <w:shd w:val="clear" w:color="auto" w:fill="00CCFF"/>
          </w:tcPr>
          <w:p w:rsidR="00146E70" w:rsidRPr="00DC42B0" w:rsidRDefault="00146E70" w:rsidP="00A37A0C">
            <w:pPr>
              <w:widowControl w:val="0"/>
              <w:autoSpaceDE w:val="0"/>
              <w:autoSpaceDN w:val="0"/>
              <w:adjustRightInd w:val="0"/>
              <w:spacing w:line="273" w:lineRule="atLeast"/>
              <w:rPr>
                <w:rFonts w:ascii="Univers Condensed" w:hAnsi="Univers Condensed"/>
                <w:sz w:val="32"/>
                <w:szCs w:val="32"/>
              </w:rPr>
            </w:pPr>
            <w:r w:rsidRPr="00DC42B0">
              <w:rPr>
                <w:rFonts w:ascii="Univers Condensed" w:hAnsi="Univers Condensed"/>
                <w:sz w:val="32"/>
                <w:szCs w:val="32"/>
              </w:rPr>
              <w:t>INSCHRIJFBILJET</w:t>
            </w:r>
          </w:p>
        </w:tc>
      </w:tr>
    </w:tbl>
    <w:p w:rsidR="00C3513E" w:rsidRPr="0098532A" w:rsidRDefault="00C3513E" w:rsidP="00C3513E">
      <w:pPr>
        <w:widowControl w:val="0"/>
        <w:autoSpaceDE w:val="0"/>
        <w:autoSpaceDN w:val="0"/>
        <w:adjustRightInd w:val="0"/>
        <w:spacing w:line="273" w:lineRule="atLeast"/>
        <w:rPr>
          <w:rFonts w:ascii="Univers Condensed" w:hAnsi="Univers Condensed"/>
          <w:sz w:val="24"/>
          <w:szCs w:val="24"/>
        </w:rPr>
      </w:pPr>
      <w:r>
        <w:rPr>
          <w:rFonts w:ascii="Univers Condensed" w:hAnsi="Univers Condensed"/>
          <w:sz w:val="24"/>
          <w:szCs w:val="24"/>
        </w:rPr>
        <w:t>Behorende bij Europese openbare aanbesteding: PV-systemen Sportaccommodatie gemeente Gouda</w:t>
      </w:r>
    </w:p>
    <w:p w:rsidR="00C3513E" w:rsidRPr="0098532A" w:rsidRDefault="00C3513E" w:rsidP="00C3513E">
      <w:pPr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>De hierna genoemde inschrijver:</w:t>
      </w: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ab/>
        <w:t>(1)</w:t>
      </w:r>
    </w:p>
    <w:p w:rsidR="00C3513E" w:rsidRPr="0098532A" w:rsidRDefault="00C3513E" w:rsidP="00C3513E">
      <w:pPr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 xml:space="preserve">gevestigd te </w:t>
      </w:r>
      <w:r w:rsidRPr="0098532A">
        <w:rPr>
          <w:rFonts w:ascii="Univers Condensed" w:hAnsi="Univers Condensed"/>
          <w:sz w:val="24"/>
          <w:szCs w:val="24"/>
        </w:rPr>
        <w:tab/>
        <w:t>(2)</w:t>
      </w:r>
    </w:p>
    <w:p w:rsidR="00C3513E" w:rsidRPr="0098532A" w:rsidRDefault="00C3513E" w:rsidP="00C3513E">
      <w:pPr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widowControl w:val="0"/>
        <w:autoSpaceDE w:val="0"/>
        <w:autoSpaceDN w:val="0"/>
        <w:adjustRightInd w:val="0"/>
        <w:spacing w:line="273" w:lineRule="atLeast"/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>Verklaart zich door ondertekening van dit biljet bereid tot het uitvoeren van het werk tegen de onderstaande bedrag</w:t>
      </w:r>
      <w:r>
        <w:rPr>
          <w:rFonts w:ascii="Univers Condensed" w:hAnsi="Univers Condensed"/>
          <w:sz w:val="24"/>
          <w:szCs w:val="24"/>
        </w:rPr>
        <w:t>en betreffende de Europese openbare aanbesteding: PV-systemen Sportaccommodaties Gemeente Gouda</w:t>
      </w: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b/>
          <w:sz w:val="24"/>
          <w:szCs w:val="24"/>
        </w:rPr>
        <w:t>Totale aanneemsom</w:t>
      </w:r>
      <w:r w:rsidRPr="0098532A">
        <w:rPr>
          <w:rFonts w:ascii="Univers Condensed" w:hAnsi="Univers Condensed"/>
          <w:sz w:val="24"/>
          <w:szCs w:val="24"/>
        </w:rPr>
        <w:t>, de omzetbelasting daarin niet inbegrepen:</w:t>
      </w: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left" w:pos="540"/>
          <w:tab w:val="right" w:leader="dot" w:pos="7938"/>
        </w:tabs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ab/>
        <w:t xml:space="preserve">€ </w:t>
      </w:r>
      <w:r w:rsidRPr="0098532A">
        <w:rPr>
          <w:rFonts w:ascii="Univers Condensed" w:hAnsi="Univers Condensed"/>
          <w:sz w:val="24"/>
          <w:szCs w:val="24"/>
        </w:rPr>
        <w:tab/>
        <w:t>(</w:t>
      </w:r>
      <w:proofErr w:type="spellStart"/>
      <w:r w:rsidRPr="0098532A">
        <w:rPr>
          <w:rFonts w:ascii="Univers Condensed" w:hAnsi="Univers Condensed"/>
          <w:sz w:val="24"/>
          <w:szCs w:val="24"/>
        </w:rPr>
        <w:t>prijsvast</w:t>
      </w:r>
      <w:proofErr w:type="spellEnd"/>
      <w:r w:rsidRPr="0098532A">
        <w:rPr>
          <w:rFonts w:ascii="Univers Condensed" w:hAnsi="Univers Condensed"/>
          <w:sz w:val="24"/>
          <w:szCs w:val="24"/>
        </w:rPr>
        <w:t xml:space="preserve"> einde werk) (3)</w:t>
      </w:r>
    </w:p>
    <w:p w:rsidR="00C3513E" w:rsidRPr="0098532A" w:rsidRDefault="00C3513E" w:rsidP="00C3513E">
      <w:pPr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 xml:space="preserve">ZEGGE: </w:t>
      </w:r>
      <w:r w:rsidRPr="0098532A">
        <w:rPr>
          <w:rFonts w:ascii="Univers Condensed" w:hAnsi="Univers Condensed"/>
          <w:sz w:val="24"/>
          <w:szCs w:val="24"/>
        </w:rPr>
        <w:tab/>
        <w:t>(4)</w:t>
      </w: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>Het ter zake van de omzet belasting verschuldigde bedrag bedraagt:</w:t>
      </w: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left" w:pos="540"/>
          <w:tab w:val="right" w:leader="dot" w:pos="7938"/>
        </w:tabs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ab/>
        <w:t xml:space="preserve">€ </w:t>
      </w:r>
      <w:r w:rsidRPr="0098532A">
        <w:rPr>
          <w:rFonts w:ascii="Univers Condensed" w:hAnsi="Univers Condensed"/>
          <w:sz w:val="24"/>
          <w:szCs w:val="24"/>
        </w:rPr>
        <w:tab/>
        <w:t xml:space="preserve"> (3)</w:t>
      </w:r>
    </w:p>
    <w:p w:rsidR="00C3513E" w:rsidRPr="0098532A" w:rsidRDefault="00C3513E" w:rsidP="00C3513E">
      <w:pPr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right" w:leader="dot" w:pos="7938"/>
        </w:tabs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 xml:space="preserve">ZEGGE: </w:t>
      </w:r>
      <w:r w:rsidRPr="0098532A">
        <w:rPr>
          <w:rFonts w:ascii="Univers Condensed" w:hAnsi="Univers Condensed"/>
          <w:sz w:val="24"/>
          <w:szCs w:val="24"/>
        </w:rPr>
        <w:tab/>
        <w:t>(4)</w:t>
      </w:r>
    </w:p>
    <w:p w:rsidR="00C3513E" w:rsidRPr="0098532A" w:rsidRDefault="00C3513E" w:rsidP="00C3513E">
      <w:pPr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right" w:leader="dot" w:pos="2835"/>
        </w:tabs>
        <w:rPr>
          <w:rFonts w:ascii="Univers Condensed" w:hAnsi="Univers Condensed"/>
          <w:sz w:val="24"/>
          <w:szCs w:val="24"/>
        </w:rPr>
      </w:pPr>
    </w:p>
    <w:p w:rsidR="00C3513E" w:rsidRPr="0098532A" w:rsidRDefault="00C3513E" w:rsidP="00C3513E">
      <w:pPr>
        <w:tabs>
          <w:tab w:val="right" w:leader="dot" w:pos="2835"/>
        </w:tabs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>De inschrijver verklaart deze aanbieding te doen overeenkomstig de bepalingen van het A</w:t>
      </w:r>
      <w:r>
        <w:rPr>
          <w:rFonts w:ascii="Univers Condensed" w:hAnsi="Univers Condensed"/>
          <w:sz w:val="24"/>
          <w:szCs w:val="24"/>
        </w:rPr>
        <w:t xml:space="preserve">anbestedingsreglement Levering </w:t>
      </w:r>
      <w:r w:rsidRPr="0098532A">
        <w:rPr>
          <w:rFonts w:ascii="Univers Condensed" w:hAnsi="Univers Condensed"/>
          <w:sz w:val="24"/>
          <w:szCs w:val="24"/>
        </w:rPr>
        <w:t>en met inachtneming van de bepalingen en de gegevens zoals deze zijn omschreven in de</w:t>
      </w:r>
      <w:r>
        <w:rPr>
          <w:rFonts w:ascii="Univers Condensed" w:hAnsi="Univers Condensed"/>
          <w:sz w:val="24"/>
          <w:szCs w:val="24"/>
        </w:rPr>
        <w:t>: Aanbestedingsleidraad Europese openbare aanbesteding PV-systemen Sportaccommodaties Levering ten behoeve van Gemeente Gouda.</w:t>
      </w:r>
    </w:p>
    <w:p w:rsidR="00146E70" w:rsidRPr="0098532A" w:rsidRDefault="00146E70" w:rsidP="00146E70">
      <w:pPr>
        <w:widowControl w:val="0"/>
        <w:autoSpaceDE w:val="0"/>
        <w:autoSpaceDN w:val="0"/>
        <w:adjustRightInd w:val="0"/>
        <w:spacing w:line="273" w:lineRule="atLeast"/>
        <w:rPr>
          <w:rFonts w:ascii="Univers Condensed" w:hAnsi="Univers Condensed"/>
          <w:sz w:val="24"/>
          <w:szCs w:val="24"/>
        </w:rPr>
      </w:pPr>
    </w:p>
    <w:p w:rsidR="00146E70" w:rsidRPr="0098532A" w:rsidRDefault="00146E70" w:rsidP="00146E70">
      <w:pPr>
        <w:tabs>
          <w:tab w:val="right" w:leader="dot" w:pos="2835"/>
        </w:tabs>
        <w:rPr>
          <w:rFonts w:ascii="Univers Condensed" w:hAnsi="Univers Condensed"/>
          <w:sz w:val="24"/>
          <w:szCs w:val="24"/>
        </w:rPr>
      </w:pPr>
    </w:p>
    <w:p w:rsidR="00146E70" w:rsidRPr="0098532A" w:rsidRDefault="00146E70" w:rsidP="00146E70">
      <w:pPr>
        <w:rPr>
          <w:rFonts w:ascii="Univers Condensed" w:hAnsi="Univers Condensed"/>
          <w:sz w:val="24"/>
          <w:szCs w:val="24"/>
        </w:rPr>
      </w:pPr>
    </w:p>
    <w:p w:rsidR="00146E70" w:rsidRPr="0098532A" w:rsidRDefault="00146E70" w:rsidP="00146E70">
      <w:pPr>
        <w:rPr>
          <w:rFonts w:ascii="Univers Condensed" w:hAnsi="Univers Condensed"/>
          <w:sz w:val="24"/>
          <w:szCs w:val="24"/>
        </w:rPr>
      </w:pPr>
    </w:p>
    <w:p w:rsidR="00146E70" w:rsidRPr="0098532A" w:rsidRDefault="00146E70" w:rsidP="00146E70">
      <w:pPr>
        <w:tabs>
          <w:tab w:val="right" w:leader="dot" w:pos="4536"/>
          <w:tab w:val="right" w:leader="dot" w:pos="7938"/>
        </w:tabs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 xml:space="preserve">Gedaan te </w:t>
      </w:r>
      <w:r w:rsidRPr="0098532A">
        <w:rPr>
          <w:rFonts w:ascii="Univers Condensed" w:hAnsi="Univers Condensed"/>
          <w:sz w:val="24"/>
          <w:szCs w:val="24"/>
        </w:rPr>
        <w:tab/>
        <w:t xml:space="preserve"> de </w:t>
      </w:r>
      <w:r w:rsidRPr="0098532A">
        <w:rPr>
          <w:rFonts w:ascii="Univers Condensed" w:hAnsi="Univers Condensed"/>
          <w:sz w:val="24"/>
          <w:szCs w:val="24"/>
        </w:rPr>
        <w:tab/>
        <w:t>(datum)</w:t>
      </w:r>
    </w:p>
    <w:p w:rsidR="00146E70" w:rsidRPr="0098532A" w:rsidRDefault="00146E70" w:rsidP="00146E70">
      <w:pPr>
        <w:rPr>
          <w:rFonts w:ascii="Univers Condensed" w:hAnsi="Univers Condensed"/>
          <w:sz w:val="24"/>
          <w:szCs w:val="24"/>
        </w:rPr>
      </w:pPr>
    </w:p>
    <w:p w:rsidR="00146E70" w:rsidRPr="0098532A" w:rsidRDefault="00146E70" w:rsidP="00146E70">
      <w:pPr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>De inschrijver:</w:t>
      </w:r>
    </w:p>
    <w:p w:rsidR="00146E70" w:rsidRPr="0098532A" w:rsidRDefault="00146E70" w:rsidP="00146E70">
      <w:pPr>
        <w:rPr>
          <w:rFonts w:ascii="Univers Condensed" w:hAnsi="Univers Condensed"/>
          <w:sz w:val="24"/>
          <w:szCs w:val="24"/>
        </w:rPr>
      </w:pPr>
    </w:p>
    <w:p w:rsidR="00146E70" w:rsidRPr="0098532A" w:rsidRDefault="00146E70" w:rsidP="00146E70">
      <w:pPr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>..................................................……………………………</w:t>
      </w:r>
      <w:r w:rsidR="005921A2">
        <w:rPr>
          <w:rFonts w:ascii="Univers Condensed" w:hAnsi="Univers Condensed"/>
          <w:sz w:val="24"/>
          <w:szCs w:val="24"/>
        </w:rPr>
        <w:t xml:space="preserve">…...………... </w:t>
      </w:r>
      <w:r w:rsidRPr="0098532A">
        <w:rPr>
          <w:rFonts w:ascii="Univers Condensed" w:hAnsi="Univers Condensed"/>
          <w:sz w:val="24"/>
          <w:szCs w:val="24"/>
        </w:rPr>
        <w:t>(5)</w:t>
      </w:r>
    </w:p>
    <w:p w:rsidR="00146E70" w:rsidRDefault="00146E70">
      <w:pPr>
        <w:spacing w:after="200" w:line="276" w:lineRule="auto"/>
      </w:pPr>
      <w:r>
        <w:br w:type="page"/>
      </w:r>
    </w:p>
    <w:p w:rsidR="00146E70" w:rsidRPr="0098532A" w:rsidRDefault="00146E70" w:rsidP="00146E70">
      <w:pPr>
        <w:tabs>
          <w:tab w:val="left" w:pos="-1440"/>
          <w:tab w:val="left" w:pos="-720"/>
        </w:tabs>
        <w:ind w:right="-1"/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lastRenderedPageBreak/>
        <w:t>Toelichting:</w:t>
      </w:r>
    </w:p>
    <w:p w:rsidR="00146E70" w:rsidRPr="0098532A" w:rsidRDefault="00146E70" w:rsidP="005921A2">
      <w:pPr>
        <w:tabs>
          <w:tab w:val="left" w:pos="-1440"/>
          <w:tab w:val="left" w:pos="-720"/>
        </w:tabs>
        <w:ind w:left="705" w:right="-1" w:hanging="705"/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>1)</w:t>
      </w:r>
      <w:r w:rsidRPr="0098532A">
        <w:rPr>
          <w:rFonts w:ascii="Univers Condensed" w:hAnsi="Univers Condensed"/>
          <w:sz w:val="24"/>
          <w:szCs w:val="24"/>
        </w:rPr>
        <w:tab/>
        <w:t>Bij een natuurlijk persoon naam en voornamen voluit, bij een rechtspersoon een statutaire naam.</w:t>
      </w:r>
    </w:p>
    <w:p w:rsidR="00146E70" w:rsidRPr="0098532A" w:rsidRDefault="00146E70" w:rsidP="00146E70">
      <w:pPr>
        <w:tabs>
          <w:tab w:val="left" w:pos="-1440"/>
          <w:tab w:val="left" w:pos="-720"/>
        </w:tabs>
        <w:ind w:left="705" w:right="-1" w:hanging="705"/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>2)</w:t>
      </w:r>
      <w:r w:rsidRPr="0098532A">
        <w:rPr>
          <w:rFonts w:ascii="Univers Condensed" w:hAnsi="Univers Condensed"/>
          <w:sz w:val="24"/>
          <w:szCs w:val="24"/>
        </w:rPr>
        <w:tab/>
        <w:t>Bij een natuurlijk persoon de woonplaats, bij een rechtspersoon de vestigingsplaats met het volledige adres en zo nodig verme</w:t>
      </w:r>
      <w:r>
        <w:rPr>
          <w:rFonts w:ascii="Univers Condensed" w:hAnsi="Univers Condensed"/>
          <w:sz w:val="24"/>
          <w:szCs w:val="24"/>
        </w:rPr>
        <w:t>lding van provincie en het land en nummer KvK</w:t>
      </w:r>
    </w:p>
    <w:p w:rsidR="00146E70" w:rsidRPr="0098532A" w:rsidRDefault="00146E70" w:rsidP="00146E70">
      <w:pPr>
        <w:tabs>
          <w:tab w:val="left" w:pos="-1440"/>
          <w:tab w:val="left" w:pos="-720"/>
        </w:tabs>
        <w:ind w:right="-1"/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>3)</w:t>
      </w:r>
      <w:r w:rsidRPr="0098532A">
        <w:rPr>
          <w:rFonts w:ascii="Univers Condensed" w:hAnsi="Univers Condensed"/>
          <w:sz w:val="24"/>
          <w:szCs w:val="24"/>
        </w:rPr>
        <w:tab/>
        <w:t>Bedrag in cijfers.</w:t>
      </w:r>
    </w:p>
    <w:p w:rsidR="00146E70" w:rsidRPr="0098532A" w:rsidRDefault="00146E70" w:rsidP="00146E70">
      <w:pPr>
        <w:tabs>
          <w:tab w:val="left" w:pos="-1440"/>
          <w:tab w:val="left" w:pos="-720"/>
        </w:tabs>
        <w:ind w:right="-1"/>
        <w:rPr>
          <w:rFonts w:ascii="Univers Condensed" w:hAnsi="Univers Condensed"/>
          <w:sz w:val="24"/>
          <w:szCs w:val="24"/>
        </w:rPr>
      </w:pPr>
      <w:r w:rsidRPr="0098532A">
        <w:rPr>
          <w:rFonts w:ascii="Univers Condensed" w:hAnsi="Univers Condensed"/>
          <w:sz w:val="24"/>
          <w:szCs w:val="24"/>
        </w:rPr>
        <w:t>4)</w:t>
      </w:r>
      <w:r w:rsidRPr="0098532A">
        <w:rPr>
          <w:rFonts w:ascii="Univers Condensed" w:hAnsi="Univers Condensed"/>
          <w:sz w:val="24"/>
          <w:szCs w:val="24"/>
        </w:rPr>
        <w:tab/>
        <w:t>Bedrag in letters.</w:t>
      </w:r>
    </w:p>
    <w:p w:rsidR="00146E70" w:rsidRPr="0098532A" w:rsidRDefault="00146E70" w:rsidP="00146E70">
      <w:pPr>
        <w:tabs>
          <w:tab w:val="left" w:pos="-1440"/>
          <w:tab w:val="left" w:pos="-720"/>
        </w:tabs>
        <w:ind w:right="-1"/>
        <w:rPr>
          <w:rFonts w:ascii="Univers Condensed" w:hAnsi="Univers Condensed"/>
          <w:sz w:val="24"/>
          <w:szCs w:val="24"/>
        </w:rPr>
      </w:pPr>
      <w:r w:rsidRPr="005921A2">
        <w:rPr>
          <w:rFonts w:ascii="Univers Condensed" w:hAnsi="Univers Condensed"/>
          <w:sz w:val="24"/>
          <w:szCs w:val="24"/>
        </w:rPr>
        <w:t>5)</w:t>
      </w:r>
      <w:r w:rsidRPr="005921A2">
        <w:rPr>
          <w:rFonts w:ascii="Univers Condensed" w:hAnsi="Univers Condensed"/>
          <w:sz w:val="24"/>
          <w:szCs w:val="24"/>
        </w:rPr>
        <w:tab/>
        <w:t>Rechtsgeldige</w:t>
      </w:r>
      <w:r w:rsidRPr="00B250BC">
        <w:rPr>
          <w:rFonts w:ascii="Univers Condensed" w:hAnsi="Univers Condensed"/>
          <w:sz w:val="24"/>
        </w:rPr>
        <w:t xml:space="preserve"> handtekening en bedrijfsstempel.</w:t>
      </w:r>
    </w:p>
    <w:p w:rsidR="00CB1CC1" w:rsidRDefault="00CB1CC1" w:rsidP="00CB1CC1">
      <w:pPr>
        <w:pStyle w:val="Lijstalinea"/>
        <w:spacing w:line="240" w:lineRule="auto"/>
        <w:ind w:left="284"/>
      </w:pPr>
    </w:p>
    <w:sectPr w:rsidR="00CB1CC1" w:rsidSect="006B65A3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CC1" w:rsidRDefault="00CB1CC1" w:rsidP="00AC05C6">
      <w:r>
        <w:separator/>
      </w:r>
    </w:p>
  </w:endnote>
  <w:endnote w:type="continuationSeparator" w:id="0">
    <w:p w:rsidR="00CB1CC1" w:rsidRDefault="00CB1CC1" w:rsidP="00AC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CC1" w:rsidRDefault="00CB1CC1" w:rsidP="00653645">
    <w:pPr>
      <w:pStyle w:val="Voettekst"/>
      <w:tabs>
        <w:tab w:val="clear" w:pos="4536"/>
        <w:tab w:val="clear" w:pos="9072"/>
        <w:tab w:val="right" w:pos="6039"/>
      </w:tabs>
    </w:pPr>
  </w:p>
  <w:sdt>
    <w:sdtPr>
      <w:tag w:val="voetvervolg"/>
      <w:id w:val="1916668792"/>
      <w:placeholder>
        <w:docPart w:val="FB185DCC3AF24A4D8D987ECBCB51D781"/>
      </w:placeholder>
    </w:sdtPr>
    <w:sdtEndPr/>
    <w:sdtContent>
      <w:p w:rsidR="00CB1CC1" w:rsidRDefault="00CB1CC1" w:rsidP="00BA5367">
        <w:pPr>
          <w:pStyle w:val="Voettekst"/>
          <w:tabs>
            <w:tab w:val="clear" w:pos="4536"/>
            <w:tab w:val="right" w:pos="6039"/>
          </w:tabs>
        </w:pPr>
        <w:r>
          <w:tab/>
          <w:t xml:space="preserve">pagina </w:t>
        </w:r>
        <w:r w:rsidR="005921A2">
          <w:fldChar w:fldCharType="begin"/>
        </w:r>
        <w:r w:rsidR="005921A2">
          <w:instrText xml:space="preserve"> PAGE  \* Arabic  \* MERGEFORMAT </w:instrText>
        </w:r>
        <w:r w:rsidR="005921A2">
          <w:fldChar w:fldCharType="separate"/>
        </w:r>
        <w:r w:rsidR="003D0D55">
          <w:rPr>
            <w:noProof/>
          </w:rPr>
          <w:t>2</w:t>
        </w:r>
        <w:r w:rsidR="005921A2">
          <w:rPr>
            <w:noProof/>
          </w:rPr>
          <w:fldChar w:fldCharType="end"/>
        </w:r>
      </w:p>
      <w:p w:rsidR="00CB1CC1" w:rsidRDefault="003D0D55" w:rsidP="00653645">
        <w:pPr>
          <w:pStyle w:val="Voetteks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tag w:val="voet"/>
      <w:id w:val="1916668783"/>
      <w:placeholder>
        <w:docPart w:val="1246CAE693074A08932D3401AA165852"/>
      </w:placeholder>
    </w:sdtPr>
    <w:sdtEndPr/>
    <w:sdtContent>
      <w:p w:rsidR="00CB1CC1" w:rsidRDefault="003D0D55" w:rsidP="00C3513E">
        <w:pPr>
          <w:pStyle w:val="Voettekst"/>
          <w:tabs>
            <w:tab w:val="clear" w:pos="4536"/>
            <w:tab w:val="right" w:pos="6039"/>
          </w:tabs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CC1" w:rsidRDefault="00CB1CC1" w:rsidP="00AC05C6">
      <w:r>
        <w:separator/>
      </w:r>
    </w:p>
  </w:footnote>
  <w:footnote w:type="continuationSeparator" w:id="0">
    <w:p w:rsidR="00CB1CC1" w:rsidRDefault="00CB1CC1" w:rsidP="00AC0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tag w:val="kop"/>
      <w:id w:val="1916668786"/>
      <w:placeholder>
        <w:docPart w:val="A33D8D97DB414826AEF765B22E250CE4"/>
      </w:placeholder>
    </w:sdtPr>
    <w:sdtEndPr/>
    <w:sdtContent>
      <w:p w:rsidR="00CB1CC1" w:rsidRDefault="002D4224" w:rsidP="00B611DB">
        <w:r>
          <w:rPr>
            <w:noProof/>
            <w:lang w:eastAsia="nl-NL"/>
          </w:rPr>
          <w:drawing>
            <wp:inline distT="0" distB="0" distL="0" distR="0" wp14:anchorId="48E68956" wp14:editId="4F2F7A37">
              <wp:extent cx="5760720" cy="513244"/>
              <wp:effectExtent l="0" t="0" r="0" b="1270"/>
              <wp:docPr id="5" name="Afbeelding 5" descr="fotobalk_zwart-roo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fotobalk_zwart-rood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1324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230FA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748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58B5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8026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1E7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DCE4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CC49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26A5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FCD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3EAF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005BD0"/>
    <w:multiLevelType w:val="hybridMultilevel"/>
    <w:tmpl w:val="DE8ADB46"/>
    <w:lvl w:ilvl="0" w:tplc="9B3CCF1E">
      <w:start w:val="1"/>
      <w:numFmt w:val="decimal"/>
      <w:pStyle w:val="agendapunt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46BD7"/>
    <w:multiLevelType w:val="hybridMultilevel"/>
    <w:tmpl w:val="54FE0B0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05984"/>
    <w:multiLevelType w:val="hybridMultilevel"/>
    <w:tmpl w:val="FC2CE03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CE09DB"/>
    <w:multiLevelType w:val="hybridMultilevel"/>
    <w:tmpl w:val="756C1C4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C75880"/>
    <w:multiLevelType w:val="hybridMultilevel"/>
    <w:tmpl w:val="9E4E7F52"/>
    <w:lvl w:ilvl="0" w:tplc="2EA4B7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466474"/>
    <w:multiLevelType w:val="hybridMultilevel"/>
    <w:tmpl w:val="67E646E0"/>
    <w:lvl w:ilvl="0" w:tplc="30A45F6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D06FC4"/>
    <w:multiLevelType w:val="hybridMultilevel"/>
    <w:tmpl w:val="54FE0B0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  <w:num w:numId="14">
    <w:abstractNumId w:val="15"/>
  </w:num>
  <w:num w:numId="15">
    <w:abstractNumId w:val="16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6A8"/>
    <w:rsid w:val="0007711E"/>
    <w:rsid w:val="001003D5"/>
    <w:rsid w:val="00146E70"/>
    <w:rsid w:val="00147D9D"/>
    <w:rsid w:val="001E568D"/>
    <w:rsid w:val="002412FF"/>
    <w:rsid w:val="002D4224"/>
    <w:rsid w:val="002F01A7"/>
    <w:rsid w:val="0034513C"/>
    <w:rsid w:val="00345F0F"/>
    <w:rsid w:val="00370141"/>
    <w:rsid w:val="003A10FC"/>
    <w:rsid w:val="003D0D55"/>
    <w:rsid w:val="003E69E6"/>
    <w:rsid w:val="00440E5F"/>
    <w:rsid w:val="00445044"/>
    <w:rsid w:val="004953A4"/>
    <w:rsid w:val="004D5803"/>
    <w:rsid w:val="00536A74"/>
    <w:rsid w:val="00573AA0"/>
    <w:rsid w:val="00574E54"/>
    <w:rsid w:val="005921A2"/>
    <w:rsid w:val="00653645"/>
    <w:rsid w:val="00656337"/>
    <w:rsid w:val="006B65A3"/>
    <w:rsid w:val="007406A8"/>
    <w:rsid w:val="00747AC3"/>
    <w:rsid w:val="0075071D"/>
    <w:rsid w:val="00752B9C"/>
    <w:rsid w:val="00834BC8"/>
    <w:rsid w:val="00851C52"/>
    <w:rsid w:val="008E5860"/>
    <w:rsid w:val="0093113B"/>
    <w:rsid w:val="0099530B"/>
    <w:rsid w:val="009E5CC6"/>
    <w:rsid w:val="00A24DFA"/>
    <w:rsid w:val="00A76BB3"/>
    <w:rsid w:val="00AC05C6"/>
    <w:rsid w:val="00B611DB"/>
    <w:rsid w:val="00B7479E"/>
    <w:rsid w:val="00BA5367"/>
    <w:rsid w:val="00BA74B9"/>
    <w:rsid w:val="00C3513E"/>
    <w:rsid w:val="00C5667D"/>
    <w:rsid w:val="00CB1CC1"/>
    <w:rsid w:val="00CD48D7"/>
    <w:rsid w:val="00CF4824"/>
    <w:rsid w:val="00D5592F"/>
    <w:rsid w:val="00D61923"/>
    <w:rsid w:val="00D67900"/>
    <w:rsid w:val="00D87BF3"/>
    <w:rsid w:val="00DB50B9"/>
    <w:rsid w:val="00E053DF"/>
    <w:rsid w:val="00E321C9"/>
    <w:rsid w:val="00E51299"/>
    <w:rsid w:val="00EB32E7"/>
    <w:rsid w:val="00F206A3"/>
    <w:rsid w:val="00F4285D"/>
    <w:rsid w:val="00F42A71"/>
    <w:rsid w:val="00F82F8D"/>
    <w:rsid w:val="00FB3F15"/>
    <w:rsid w:val="00FE5C46"/>
    <w:rsid w:val="00FE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2B349488-5949-443E-94D1-BAD3EF8A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B611DB"/>
    <w:pPr>
      <w:spacing w:after="0"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B611DB"/>
    <w:pPr>
      <w:keepNext/>
      <w:keepLines/>
      <w:spacing w:before="480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11DB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611D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semiHidden/>
    <w:rsid w:val="00AC05C6"/>
  </w:style>
  <w:style w:type="character" w:customStyle="1" w:styleId="AanhefChar">
    <w:name w:val="Aanhef Char"/>
    <w:basedOn w:val="Standaardalinea-lettertype"/>
    <w:link w:val="Aanhef"/>
    <w:semiHidden/>
    <w:rsid w:val="00AC05C6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formuliernaam">
    <w:name w:val="formuliernaam"/>
    <w:basedOn w:val="Standaard"/>
    <w:next w:val="Standaard"/>
    <w:link w:val="formuliernaamChar"/>
    <w:rsid w:val="00B611DB"/>
    <w:pPr>
      <w:jc w:val="right"/>
    </w:pPr>
    <w:rPr>
      <w:b/>
      <w:i/>
      <w:sz w:val="36"/>
    </w:rPr>
  </w:style>
  <w:style w:type="paragraph" w:customStyle="1" w:styleId="referentiekop">
    <w:name w:val="referentiekop"/>
    <w:basedOn w:val="Standaard"/>
    <w:rsid w:val="00B611DB"/>
    <w:rPr>
      <w:b/>
      <w:sz w:val="15"/>
    </w:rPr>
  </w:style>
  <w:style w:type="paragraph" w:styleId="Koptekst">
    <w:name w:val="header"/>
    <w:basedOn w:val="Standaard"/>
    <w:link w:val="KoptekstChar"/>
    <w:uiPriority w:val="99"/>
    <w:unhideWhenUsed/>
    <w:rsid w:val="00AC05C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C05C6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AC05C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AC05C6"/>
    <w:rPr>
      <w:rFonts w:ascii="Arial" w:eastAsia="Times New Roman" w:hAnsi="Arial" w:cs="Times New Roman"/>
      <w:sz w:val="20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AC05C6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C05C6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C05C6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B611DB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11DB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611DB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formuliernaamChar">
    <w:name w:val="formuliernaam Char"/>
    <w:basedOn w:val="Standaardalinea-lettertype"/>
    <w:link w:val="formuliernaam"/>
    <w:rsid w:val="00B611DB"/>
    <w:rPr>
      <w:rFonts w:ascii="Arial" w:hAnsi="Arial"/>
      <w:b/>
      <w:i/>
      <w:sz w:val="36"/>
    </w:rPr>
  </w:style>
  <w:style w:type="paragraph" w:customStyle="1" w:styleId="formuliernaamlinks">
    <w:name w:val="formuliernaamlinks"/>
    <w:basedOn w:val="Standaard"/>
    <w:rsid w:val="00B611DB"/>
    <w:rPr>
      <w:b/>
      <w:sz w:val="28"/>
    </w:rPr>
  </w:style>
  <w:style w:type="paragraph" w:customStyle="1" w:styleId="agendapunt">
    <w:name w:val="agendapunt"/>
    <w:basedOn w:val="Standaard"/>
    <w:rsid w:val="00B611DB"/>
    <w:pPr>
      <w:numPr>
        <w:numId w:val="1"/>
      </w:numPr>
    </w:pPr>
  </w:style>
  <w:style w:type="paragraph" w:customStyle="1" w:styleId="dienstafdelingsnaam">
    <w:name w:val="dienst/afdelingsnaam"/>
    <w:basedOn w:val="formuliernaam"/>
    <w:rsid w:val="00B611DB"/>
    <w:pPr>
      <w:jc w:val="left"/>
    </w:pPr>
  </w:style>
  <w:style w:type="paragraph" w:customStyle="1" w:styleId="goudanaam">
    <w:name w:val="goudanaam"/>
    <w:basedOn w:val="Standaard"/>
    <w:rsid w:val="00B611DB"/>
    <w:pPr>
      <w:jc w:val="right"/>
    </w:pPr>
    <w:rPr>
      <w:b/>
      <w:sz w:val="36"/>
    </w:rPr>
  </w:style>
  <w:style w:type="paragraph" w:customStyle="1" w:styleId="Kop10">
    <w:name w:val="Kop10"/>
    <w:basedOn w:val="Kop7"/>
    <w:rsid w:val="00B611DB"/>
    <w:rPr>
      <w:rFonts w:ascii="Arial" w:hAnsi="Arial"/>
      <w:b/>
      <w:i w:val="0"/>
      <w:sz w:val="24"/>
    </w:rPr>
  </w:style>
  <w:style w:type="paragraph" w:customStyle="1" w:styleId="refkop">
    <w:name w:val="refkop"/>
    <w:basedOn w:val="Standaard"/>
    <w:rsid w:val="00B611DB"/>
    <w:rPr>
      <w:sz w:val="14"/>
    </w:rPr>
  </w:style>
  <w:style w:type="paragraph" w:customStyle="1" w:styleId="cattitel">
    <w:name w:val="cattitel"/>
    <w:basedOn w:val="Indexkop"/>
    <w:rsid w:val="00B611DB"/>
    <w:rPr>
      <w:rFonts w:ascii="Arial" w:hAnsi="Arial"/>
    </w:rPr>
  </w:style>
  <w:style w:type="paragraph" w:customStyle="1" w:styleId="Kop4">
    <w:name w:val="Kop4"/>
    <w:basedOn w:val="Standaard"/>
    <w:rsid w:val="00B611DB"/>
    <w:rPr>
      <w:b/>
      <w:sz w:val="22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B611DB"/>
    <w:pPr>
      <w:ind w:left="200" w:hanging="200"/>
    </w:pPr>
  </w:style>
  <w:style w:type="paragraph" w:styleId="Indexkop">
    <w:name w:val="index heading"/>
    <w:basedOn w:val="Standaard"/>
    <w:next w:val="Index1"/>
    <w:uiPriority w:val="99"/>
    <w:semiHidden/>
    <w:unhideWhenUsed/>
    <w:rsid w:val="00B611DB"/>
    <w:rPr>
      <w:rFonts w:asciiTheme="majorHAnsi" w:eastAsiaTheme="majorEastAsia" w:hAnsiTheme="majorHAnsi" w:cstheme="majorBidi"/>
      <w:b/>
      <w:bCs/>
    </w:rPr>
  </w:style>
  <w:style w:type="paragraph" w:customStyle="1" w:styleId="gemeentenaam">
    <w:name w:val="gemeentenaam"/>
    <w:basedOn w:val="Standaard"/>
    <w:rsid w:val="00B611DB"/>
    <w:rPr>
      <w:b/>
      <w:sz w:val="27"/>
    </w:rPr>
  </w:style>
  <w:style w:type="paragraph" w:customStyle="1" w:styleId="paragraaf">
    <w:name w:val="paragraaf"/>
    <w:basedOn w:val="Standaard"/>
    <w:next w:val="Standaard"/>
    <w:rsid w:val="00B611DB"/>
    <w:rPr>
      <w:b/>
    </w:rPr>
  </w:style>
  <w:style w:type="paragraph" w:customStyle="1" w:styleId="Kop70">
    <w:name w:val="Kop7"/>
    <w:basedOn w:val="Standaard"/>
    <w:next w:val="Standaard"/>
    <w:rsid w:val="00B611DB"/>
    <w:rPr>
      <w:b/>
    </w:rPr>
  </w:style>
  <w:style w:type="paragraph" w:customStyle="1" w:styleId="Kop8">
    <w:name w:val="Kop8"/>
    <w:basedOn w:val="Standaard"/>
    <w:next w:val="Standaard"/>
    <w:rsid w:val="00B611DB"/>
    <w:rPr>
      <w:b/>
      <w:i/>
      <w:sz w:val="18"/>
    </w:rPr>
  </w:style>
  <w:style w:type="paragraph" w:customStyle="1" w:styleId="inleiding">
    <w:name w:val="inleiding"/>
    <w:basedOn w:val="Standaard"/>
    <w:rsid w:val="00B611DB"/>
    <w:rPr>
      <w:b/>
    </w:rPr>
  </w:style>
  <w:style w:type="paragraph" w:customStyle="1" w:styleId="Kop3">
    <w:name w:val="Kop3"/>
    <w:basedOn w:val="Standaard"/>
    <w:next w:val="Standaard"/>
    <w:qFormat/>
    <w:rsid w:val="00B611DB"/>
    <w:rPr>
      <w:b/>
      <w:sz w:val="24"/>
    </w:rPr>
  </w:style>
  <w:style w:type="paragraph" w:customStyle="1" w:styleId="Standaardklein">
    <w:name w:val="Standaard klein"/>
    <w:basedOn w:val="Standaard"/>
    <w:rsid w:val="00B611DB"/>
    <w:rPr>
      <w:sz w:val="16"/>
    </w:rPr>
  </w:style>
  <w:style w:type="paragraph" w:customStyle="1" w:styleId="subparagraaf">
    <w:name w:val="subparagraaf"/>
    <w:basedOn w:val="Standaard"/>
    <w:rsid w:val="00B611DB"/>
  </w:style>
  <w:style w:type="paragraph" w:styleId="Titel">
    <w:name w:val="Title"/>
    <w:basedOn w:val="Standaard"/>
    <w:link w:val="TitelChar"/>
    <w:uiPriority w:val="10"/>
    <w:qFormat/>
    <w:rsid w:val="00B611DB"/>
    <w:pPr>
      <w:spacing w:after="300"/>
      <w:contextualSpacing/>
      <w:jc w:val="center"/>
    </w:pPr>
    <w:rPr>
      <w:rFonts w:eastAsiaTheme="majorEastAsia" w:cstheme="majorBidi"/>
      <w:b/>
      <w:spacing w:val="5"/>
      <w:kern w:val="28"/>
      <w:sz w:val="3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11DB"/>
    <w:rPr>
      <w:rFonts w:ascii="Arial" w:eastAsiaTheme="majorEastAsia" w:hAnsi="Arial" w:cstheme="majorBidi"/>
      <w:b/>
      <w:spacing w:val="5"/>
      <w:kern w:val="28"/>
      <w:sz w:val="36"/>
      <w:szCs w:val="52"/>
    </w:rPr>
  </w:style>
  <w:style w:type="paragraph" w:customStyle="1" w:styleId="commentaar">
    <w:name w:val="commentaar"/>
    <w:basedOn w:val="Standaard"/>
    <w:rsid w:val="00B611DB"/>
    <w:rPr>
      <w:i/>
    </w:rPr>
  </w:style>
  <w:style w:type="paragraph" w:customStyle="1" w:styleId="bovenkopjes">
    <w:name w:val="bovenkopjes"/>
    <w:basedOn w:val="Standaard"/>
    <w:rsid w:val="00B611DB"/>
    <w:rPr>
      <w:b/>
      <w:sz w:val="15"/>
    </w:rPr>
  </w:style>
  <w:style w:type="paragraph" w:customStyle="1" w:styleId="cursief">
    <w:name w:val="cursief"/>
    <w:basedOn w:val="Standaard"/>
    <w:rsid w:val="00B611DB"/>
    <w:pPr>
      <w:jc w:val="right"/>
    </w:pPr>
    <w:rPr>
      <w:i/>
    </w:rPr>
  </w:style>
  <w:style w:type="paragraph" w:customStyle="1" w:styleId="introtekst">
    <w:name w:val="introtekst"/>
    <w:basedOn w:val="Standaard"/>
    <w:rsid w:val="00B611DB"/>
    <w:rPr>
      <w:b/>
    </w:rPr>
  </w:style>
  <w:style w:type="paragraph" w:customStyle="1" w:styleId="hoofdstuktitel">
    <w:name w:val="hoofdstuktitel"/>
    <w:basedOn w:val="Standaard"/>
    <w:rsid w:val="00B611DB"/>
    <w:rPr>
      <w:b/>
      <w:sz w:val="48"/>
    </w:rPr>
  </w:style>
  <w:style w:type="paragraph" w:customStyle="1" w:styleId="inhoudtitel">
    <w:name w:val="inhoudtitel"/>
    <w:basedOn w:val="Standaard"/>
    <w:rsid w:val="00B611DB"/>
    <w:rPr>
      <w:b/>
      <w:sz w:val="48"/>
    </w:rPr>
  </w:style>
  <w:style w:type="paragraph" w:customStyle="1" w:styleId="broodtekst">
    <w:name w:val="broodtekst"/>
    <w:basedOn w:val="introtekst"/>
    <w:rsid w:val="00B611DB"/>
    <w:rPr>
      <w:b w:val="0"/>
    </w:rPr>
  </w:style>
  <w:style w:type="paragraph" w:customStyle="1" w:styleId="paragraaftitel">
    <w:name w:val="paragraaftitel"/>
    <w:basedOn w:val="broodtekst"/>
    <w:next w:val="broodtekst"/>
    <w:rsid w:val="00B611DB"/>
    <w:rPr>
      <w:b/>
      <w:sz w:val="24"/>
    </w:rPr>
  </w:style>
  <w:style w:type="paragraph" w:customStyle="1" w:styleId="Kop-functie">
    <w:name w:val="Kop-functie"/>
    <w:basedOn w:val="Standaard"/>
    <w:rsid w:val="00B611DB"/>
    <w:rPr>
      <w:b/>
    </w:rPr>
  </w:style>
  <w:style w:type="paragraph" w:customStyle="1" w:styleId="bijlage">
    <w:name w:val="bijlage"/>
    <w:basedOn w:val="Standaard"/>
    <w:next w:val="broodtekst"/>
    <w:rsid w:val="00B611DB"/>
    <w:rPr>
      <w:b/>
      <w:sz w:val="36"/>
    </w:rPr>
  </w:style>
  <w:style w:type="paragraph" w:styleId="Lijstalinea">
    <w:name w:val="List Paragraph"/>
    <w:basedOn w:val="Standaard"/>
    <w:uiPriority w:val="34"/>
    <w:qFormat/>
    <w:rsid w:val="00B611DB"/>
    <w:pPr>
      <w:spacing w:line="48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33D8D97DB414826AEF765B22E250CE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19D03ED-87AD-454C-8610-CEF5C3A2B2D2}"/>
      </w:docPartPr>
      <w:docPartBody>
        <w:p w:rsidR="00045B41" w:rsidRDefault="00045B41"/>
      </w:docPartBody>
    </w:docPart>
    <w:docPart>
      <w:docPartPr>
        <w:name w:val="1246CAE693074A08932D3401AA16585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C1ED714-F54C-43D8-8DDD-0629D78BE673}"/>
      </w:docPartPr>
      <w:docPartBody>
        <w:p w:rsidR="00045B41" w:rsidRDefault="00045B41"/>
      </w:docPartBody>
    </w:docPart>
    <w:docPart>
      <w:docPartPr>
        <w:name w:val="FB185DCC3AF24A4D8D987ECBCB51D78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17DA195-7904-4BA4-A253-A00E0B1DF48F}"/>
      </w:docPartPr>
      <w:docPartBody>
        <w:p w:rsidR="00045B41" w:rsidRDefault="00045B41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45B41"/>
    <w:rsid w:val="00045B41"/>
    <w:rsid w:val="00401A2C"/>
    <w:rsid w:val="00900EC1"/>
    <w:rsid w:val="00C1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45B41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045B41"/>
    <w:rPr>
      <w:color w:val="808080"/>
    </w:rPr>
  </w:style>
  <w:style w:type="paragraph" w:customStyle="1" w:styleId="C5506EE4006347C8AEB5ABFF2C2957AC">
    <w:name w:val="C5506EE4006347C8AEB5ABFF2C2957AC"/>
    <w:rsid w:val="00045B41"/>
  </w:style>
  <w:style w:type="paragraph" w:customStyle="1" w:styleId="814E302EC74C44EB9F97C32C46DD5380">
    <w:name w:val="814E302EC74C44EB9F97C32C46DD5380"/>
    <w:rsid w:val="00045B41"/>
  </w:style>
  <w:style w:type="paragraph" w:customStyle="1" w:styleId="3730B554876C41AD94C518E3F480E72D">
    <w:name w:val="3730B554876C41AD94C518E3F480E72D"/>
    <w:rsid w:val="00045B41"/>
  </w:style>
  <w:style w:type="paragraph" w:customStyle="1" w:styleId="649FACC66FFA4B4BA94D18D88EA28AF2">
    <w:name w:val="649FACC66FFA4B4BA94D18D88EA28AF2"/>
    <w:rsid w:val="00045B41"/>
  </w:style>
  <w:style w:type="paragraph" w:customStyle="1" w:styleId="D432439835A041BEBE1ECDD7237F8016">
    <w:name w:val="D432439835A041BEBE1ECDD7237F8016"/>
    <w:rsid w:val="00045B41"/>
  </w:style>
  <w:style w:type="paragraph" w:customStyle="1" w:styleId="D7B61D9998A747CEB5EC474D8A54FCB1">
    <w:name w:val="D7B61D9998A747CEB5EC474D8A54FCB1"/>
    <w:rsid w:val="00045B41"/>
  </w:style>
  <w:style w:type="paragraph" w:customStyle="1" w:styleId="C61275A04B3348DFA720487F9A156BD2">
    <w:name w:val="C61275A04B3348DFA720487F9A156BD2"/>
    <w:rsid w:val="00045B41"/>
  </w:style>
  <w:style w:type="paragraph" w:customStyle="1" w:styleId="443A5218DF614240B3FE042340547B7B">
    <w:name w:val="443A5218DF614240B3FE042340547B7B"/>
    <w:rsid w:val="00045B41"/>
  </w:style>
  <w:style w:type="paragraph" w:customStyle="1" w:styleId="78A20C22EC4D48C9A1ACD2351E120C4B">
    <w:name w:val="78A20C22EC4D48C9A1ACD2351E120C4B"/>
    <w:rsid w:val="00045B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ValueStore xmlns="http://www.o3spaces.com/namespaces/docgen/ooxml/1.0/values">
  <Values>
  </Values>
</ValueStore>
</file>

<file path=customXml/item2.xml>��< ? x m l   v e r s i o n = " 1 . 0 "   e n c o d i n g = " u t f - 1 6 " ? > < R e g i s t r y   x m l n s : x s i = " h t t p : / / w w w . w 3 . o r g / 2 0 0 1 / X M L S c h e m a - i n s t a n c e "   x m l n s : x s d = " h t t p : / / w w w . w 3 . o r g / 2 0 0 1 / X M L S c h e m a "   M a r k G e n e r a t e d = " t r u e "   x m l n s = " h t t p : / / w w w . o 3 s p a c e s . c o m / n a m e s p a c e s / d o c g e n / o o x m l / 1 . 0 / r e g i s t r y " >  
     < E l e m e n t s >  
         < D o c u m e n t E l e m e n t   T a g = " m e m o "   V a r i a b l e = " m e m o "   C o n d i t i o n a l = " f a l s e "   N e g a t e = " f a l s e "   D o c u m e n t T y p e = " " / >  
         < D o c u m e n t E l e m e n t   T a g = " m e m o [ d o c g e n : k o p ] "   V a r i a b l e = " m e m o [ d o c g e n : k o p ] "   C o n d i t i o n a l = " f a l s e "   N e g a t e = " f a l s e "   D o c u m e n t T y p e = " d o c x " / >  
         < S i m p l e E l e m e n t   T a g = " m e m o [ d o c g e n : s u b j e c t ] "   V a r i a b l e = " m e m o [ d o c g e n : s u b j e c t ] "   C o n d i t i o n a l = " f a l s e "   N e g a t e = " f a l s e " / >  
         < S i m p l e E l e m e n t   T a g = " a a n "   V a r i a b l e = " a a n "   C o n d i t i o n a l = " f a l s e "   N e g a t e = " f a l s e " / >  
         < S i m p l e E l e m e n t   T a g = " o n d e r w e r p "   V a r i a b l e = " o n d e r w e r p "   C o n d i t i o n a l = " f a l s e "   N e g a t e = " f a l s e " / >  
         < S i m p l e E l e m e n t   T a g = " c u r r e n t u s e r [ o 3 : n a m e ] "   V a r i a b l e = " c u r r e n t u s e r [ o 3 : n a m e ] "   C o n d i t i o n a l = " f a l s e "   N e g a t e = " f a l s e " / >  
         < S i m p l e E l e m e n t   T a g = " c u r r e n t u s e r [ o 3 : p h o n e ] "   V a r i a b l e = " c u r r e n t u s e r [ o 3 : p h o n e ] "   C o n d i t i o n a l = " f a l s e "   N e g a t e = " f a l s e " / >  
         < S i m p l e E l e m e n t   T a g = " c u r r e n t u s e r [ d o c g e n : a f d e l i n g ] "   V a r i a b l e = " c u r r e n t u s e r [ d o c g e n : a f d e l i n g ] "   C o n d i t i o n a l = " f a l s e "   N e g a t e = " f a l s e " / >  
         < S t y l e E l e m e n t   V a r i a b l e = " s t y l e " / >  
         < D o c u m e n t E l e m e n t   T a g = " d o c u m e n t "   V a r i a b l e = " d o c u m e n t "   C o n d i t i o n a l = " f a l s e "   N e g a t e = " f a l s e "   D o c u m e n t T y p e = " M i c r o s o f t . W o r d " / >  
         < D o c u m e n t E l e m e n t   T a g = " k o p "   V a r i a b l e = " k o p "   C o n d i t i o n a l = " f a l s e "   N e g a t e = " f a l s e "   D o c u m e n t T y p e = " d o c x " / >  
         < D o c u m e n t E l e m e n t   T a g = " v o e t "   V a r i a b l e = " v o e t "   C o n d i t i o n a l = " f a l s e "   N e g a t e = " f a l s e "   D o c u m e n t T y p e = " d o c x " / >  
         < D o c u m e n t E l e m e n t   T a g = " v o e t v e r v o l g "   V a r i a b l e = " v o e t v e r v o l g "   C o n d i t i o n a l = " f a l s e "   N e g a t e = " f a l s e "   D o c u m e n t T y p e = " d o c x " / >  
         < S i m p l e E l e m e n t   T a g = " m e m o n a a m "   V a r i a b l e = " m e m o n a a m "   C o n d i t i o n a l = " f a l s e "   N e g a t e = " f a l s e " / >  
         < S i m p l e E l e m e n t   T a g = " c o n t a c t p e r s o o n _ N a a m "   V a r i a b l e = " c o n t a c t p e r s o o n _ N a a m "   C o n d i t i o n a l = " f a l s e "   N e g a t e = " f a l s e " / >  
         < S i m p l e E l e m e n t   T a g = " c o n t a c t p e r s o o n _ A f d e l i n g s A f k o r t i n g "   V a r i a b l e = " c o n t a c t p e r s o o n _ A f d e l i n g s A f k o r t i n g "   C o n d i t i o n a l = " f a l s e "   N e g a t e = " f a l s e " / >  
         < S i m p l e E l e m e n t   T a g = " c o n t a c t p e r s o o n _ A f d e l i n g s N a a m "   V a r i a b l e = " c o n t a c t p e r s o o n _ A f d e l i n g s N a a m "   C o n d i t i o n a l = " f a l s e "   N e g a t e = " f a l s e " / >  
         < S i m p l e E l e m e n t   T a g = " c o n t a c t p e r s o o n _ T e l e f o o n n u m m e r "   V a r i a b l e = " c o n t a c t p e r s o o n _ T e l e f o o n n u m m e r "   C o n d i t i o n a l = " f a l s e "   N e g a t e = " f a l s e " / >  
     < / E l e m e n t s >  
 < / R e g i s t r y > 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8EF33-BB98-42D7-AB00-A03B7B1DDB9A}">
  <ds:schemaRefs>
    <ds:schemaRef ds:uri="http://www.o3spaces.com/namespaces/docgen/ooxml/1.0/values"/>
  </ds:schemaRefs>
</ds:datastoreItem>
</file>

<file path=customXml/itemProps2.xml><?xml version="1.0" encoding="utf-8"?>
<ds:datastoreItem xmlns:ds="http://schemas.openxmlformats.org/officeDocument/2006/customXml" ds:itemID="{010978CD-82DD-4DD6-A5B7-54A728CF8F71}">
  <ds:schemaRefs>
    <ds:schemaRef ds:uri="http://www.w3.org/2001/XMLSchema"/>
    <ds:schemaRef ds:uri="http://www.o3spaces.com/namespaces/docgen/ooxml/1.0/registry"/>
  </ds:schemaRefs>
</ds:datastoreItem>
</file>

<file path=customXml/itemProps3.xml><?xml version="1.0" encoding="utf-8"?>
<ds:datastoreItem xmlns:ds="http://schemas.openxmlformats.org/officeDocument/2006/customXml" ds:itemID="{E5F48E9C-3266-45CE-AE10-6E2EC4440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82B87DEA.dotm</Template>
  <TotalTime>0</TotalTime>
  <Pages>2</Pages>
  <Words>218</Words>
  <Characters>1199</Characters>
  <Application>Microsoft Office Word</Application>
  <DocSecurity>4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ond427</dc:creator>
  <cp:lastModifiedBy>Hooft, Simon 't</cp:lastModifiedBy>
  <cp:revision>2</cp:revision>
  <dcterms:created xsi:type="dcterms:W3CDTF">2017-09-13T11:37:00Z</dcterms:created>
  <dcterms:modified xsi:type="dcterms:W3CDTF">2017-09-13T11:37:00Z</dcterms:modified>
</cp:coreProperties>
</file>